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ABE6" w14:textId="77777777" w:rsidR="005972FA" w:rsidRDefault="002738CD" w:rsidP="002738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738CD">
        <w:rPr>
          <w:rFonts w:ascii="Arial" w:hAnsi="Arial" w:cs="Arial"/>
          <w:b/>
          <w:bCs/>
          <w:sz w:val="24"/>
          <w:szCs w:val="24"/>
        </w:rPr>
        <w:t xml:space="preserve">Casey Jones (Eddie Newton / </w:t>
      </w:r>
      <w:r w:rsidR="005972FA">
        <w:rPr>
          <w:rFonts w:ascii="Arial" w:hAnsi="Arial" w:cs="Arial"/>
          <w:b/>
          <w:bCs/>
          <w:sz w:val="24"/>
          <w:szCs w:val="24"/>
        </w:rPr>
        <w:t xml:space="preserve">Wallace Saunders / </w:t>
      </w:r>
      <w:r w:rsidRPr="002738CD">
        <w:rPr>
          <w:rFonts w:ascii="Arial" w:hAnsi="Arial" w:cs="Arial"/>
          <w:b/>
          <w:bCs/>
          <w:sz w:val="24"/>
          <w:szCs w:val="24"/>
        </w:rPr>
        <w:t>Seibert T Lawrence)</w:t>
      </w:r>
      <w:r w:rsidR="005972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513AE64" w14:textId="4C0F0BA1" w:rsidR="0012104C" w:rsidRPr="002738CD" w:rsidRDefault="005972FA" w:rsidP="002738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(TV theme lyrics </w:t>
      </w:r>
      <w:r w:rsidR="004E534B">
        <w:rPr>
          <w:rFonts w:ascii="Arial" w:hAnsi="Arial" w:cs="Arial"/>
          <w:b/>
          <w:bCs/>
          <w:sz w:val="24"/>
          <w:szCs w:val="24"/>
        </w:rPr>
        <w:t>author unknown)</w:t>
      </w:r>
    </w:p>
    <w:p w14:paraId="17AC120E" w14:textId="3F3D7309" w:rsidR="002738CD" w:rsidRDefault="002738CD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72F2D7" w14:textId="62F1A329" w:rsidR="002738CD" w:rsidRPr="00EA5A02" w:rsidRDefault="00C52939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TV Theme lyrics:</w:t>
      </w:r>
    </w:p>
    <w:p w14:paraId="6B0D5739" w14:textId="79D82528" w:rsidR="00C52939" w:rsidRDefault="00C52939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4FE444" w14:textId="77777777" w:rsidR="00BB44DD" w:rsidRPr="00EA5A02" w:rsidRDefault="00BB44DD" w:rsidP="00BB44D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74166EAF" w14:textId="1F1F6AD3" w:rsidR="00C52939" w:rsidRDefault="00C52939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Stop, look, listen, </w:t>
      </w:r>
      <w:proofErr w:type="spellStart"/>
      <w:r>
        <w:rPr>
          <w:rFonts w:ascii="Arial" w:hAnsi="Arial" w:cs="Arial"/>
          <w:sz w:val="24"/>
          <w:szCs w:val="24"/>
        </w:rPr>
        <w:t>‘cause</w:t>
      </w:r>
      <w:proofErr w:type="spellEnd"/>
      <w:r>
        <w:rPr>
          <w:rFonts w:ascii="Arial" w:hAnsi="Arial" w:cs="Arial"/>
          <w:sz w:val="24"/>
          <w:szCs w:val="24"/>
        </w:rPr>
        <w:t xml:space="preserve"> you’re </w:t>
      </w:r>
      <w:proofErr w:type="spellStart"/>
      <w:r>
        <w:rPr>
          <w:rFonts w:ascii="Arial" w:hAnsi="Arial" w:cs="Arial"/>
          <w:sz w:val="24"/>
          <w:szCs w:val="24"/>
        </w:rPr>
        <w:t>gonna</w:t>
      </w:r>
      <w:proofErr w:type="spellEnd"/>
      <w:r>
        <w:rPr>
          <w:rFonts w:ascii="Arial" w:hAnsi="Arial" w:cs="Arial"/>
          <w:sz w:val="24"/>
          <w:szCs w:val="24"/>
        </w:rPr>
        <w:t xml:space="preserve"> hear</w:t>
      </w:r>
    </w:p>
    <w:p w14:paraId="3192FDD4" w14:textId="5EE367A1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C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EA5A02">
        <w:rPr>
          <w:rFonts w:ascii="Arial" w:hAnsi="Arial" w:cs="Arial"/>
          <w:b/>
          <w:bCs/>
          <w:sz w:val="24"/>
          <w:szCs w:val="24"/>
        </w:rPr>
        <w:t>D7</w:t>
      </w:r>
    </w:p>
    <w:p w14:paraId="1351DA5A" w14:textId="2C1470F7" w:rsidR="00C52939" w:rsidRDefault="00C52939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proofErr w:type="gramStart"/>
      <w:r>
        <w:rPr>
          <w:rFonts w:ascii="Arial" w:hAnsi="Arial" w:cs="Arial"/>
          <w:sz w:val="24"/>
          <w:szCs w:val="24"/>
        </w:rPr>
        <w:t>brand new</w:t>
      </w:r>
      <w:proofErr w:type="gramEnd"/>
      <w:r>
        <w:rPr>
          <w:rFonts w:ascii="Arial" w:hAnsi="Arial" w:cs="Arial"/>
          <w:sz w:val="24"/>
          <w:szCs w:val="24"/>
        </w:rPr>
        <w:t xml:space="preserve"> story ‘bout a great engineer</w:t>
      </w:r>
    </w:p>
    <w:p w14:paraId="6AF4EF19" w14:textId="77777777" w:rsidR="00BB44DD" w:rsidRPr="00EA5A02" w:rsidRDefault="00BB44DD" w:rsidP="00BB44D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273E76DE" w14:textId="08BA00D5" w:rsidR="00C52939" w:rsidRDefault="00C52939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He’s the greatest of ‘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all, we claim</w:t>
      </w:r>
    </w:p>
    <w:p w14:paraId="5665ADA4" w14:textId="3E095755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D7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62BE9171" w14:textId="7B4EF968" w:rsidR="00C52939" w:rsidRDefault="00C52939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Number one’s his engine, Casey </w:t>
      </w:r>
      <w:proofErr w:type="gramStart"/>
      <w:r>
        <w:rPr>
          <w:rFonts w:ascii="Arial" w:hAnsi="Arial" w:cs="Arial"/>
          <w:sz w:val="24"/>
          <w:szCs w:val="24"/>
        </w:rPr>
        <w:t>Jones‘ his</w:t>
      </w:r>
      <w:proofErr w:type="gramEnd"/>
      <w:r>
        <w:rPr>
          <w:rFonts w:ascii="Arial" w:hAnsi="Arial" w:cs="Arial"/>
          <w:sz w:val="24"/>
          <w:szCs w:val="24"/>
        </w:rPr>
        <w:t xml:space="preserve"> name</w:t>
      </w:r>
    </w:p>
    <w:p w14:paraId="44576C78" w14:textId="68E9163A" w:rsidR="00C52939" w:rsidRDefault="00C52939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E9AF1F" w14:textId="77777777" w:rsidR="009433F7" w:rsidRPr="009433F7" w:rsidRDefault="009433F7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 w:rsidRPr="009433F7">
        <w:rPr>
          <w:rFonts w:ascii="Arial" w:hAnsi="Arial" w:cs="Arial"/>
          <w:b/>
          <w:bCs/>
          <w:sz w:val="24"/>
          <w:szCs w:val="24"/>
          <w:highlight w:val="yellow"/>
        </w:rPr>
        <w:t>Chorus:</w:t>
      </w:r>
    </w:p>
    <w:p w14:paraId="4EE9321B" w14:textId="07681CF7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>G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D</w:t>
      </w:r>
    </w:p>
    <w:p w14:paraId="510698B8" w14:textId="56949374" w:rsidR="00C52939" w:rsidRPr="009433F7" w:rsidRDefault="00C52939" w:rsidP="0037749A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9433F7">
        <w:rPr>
          <w:rFonts w:ascii="Arial" w:hAnsi="Arial" w:cs="Arial"/>
          <w:sz w:val="24"/>
          <w:szCs w:val="24"/>
          <w:highlight w:val="yellow"/>
        </w:rPr>
        <w:t xml:space="preserve">Casey Jones, </w:t>
      </w:r>
      <w:proofErr w:type="spellStart"/>
      <w:r w:rsidRPr="009433F7">
        <w:rPr>
          <w:rFonts w:ascii="Arial" w:hAnsi="Arial" w:cs="Arial"/>
          <w:sz w:val="24"/>
          <w:szCs w:val="24"/>
          <w:highlight w:val="yellow"/>
        </w:rPr>
        <w:t>steamin</w:t>
      </w:r>
      <w:proofErr w:type="spellEnd"/>
      <w:r w:rsidRPr="009433F7">
        <w:rPr>
          <w:rFonts w:ascii="Arial" w:hAnsi="Arial" w:cs="Arial"/>
          <w:sz w:val="24"/>
          <w:szCs w:val="24"/>
          <w:highlight w:val="yellow"/>
        </w:rPr>
        <w:t>’ and a-</w:t>
      </w:r>
      <w:proofErr w:type="spellStart"/>
      <w:r w:rsidRPr="009433F7">
        <w:rPr>
          <w:rFonts w:ascii="Arial" w:hAnsi="Arial" w:cs="Arial"/>
          <w:sz w:val="24"/>
          <w:szCs w:val="24"/>
          <w:highlight w:val="yellow"/>
        </w:rPr>
        <w:t>rollin</w:t>
      </w:r>
      <w:proofErr w:type="spellEnd"/>
      <w:r w:rsidRPr="009433F7">
        <w:rPr>
          <w:rFonts w:ascii="Arial" w:hAnsi="Arial" w:cs="Arial"/>
          <w:sz w:val="24"/>
          <w:szCs w:val="24"/>
          <w:highlight w:val="yellow"/>
        </w:rPr>
        <w:t>’</w:t>
      </w:r>
    </w:p>
    <w:p w14:paraId="633415DD" w14:textId="42D2C231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>G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D</w:t>
      </w:r>
    </w:p>
    <w:p w14:paraId="2BB6C591" w14:textId="74991517" w:rsidR="00C52939" w:rsidRPr="009433F7" w:rsidRDefault="00C52939" w:rsidP="0037749A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9433F7">
        <w:rPr>
          <w:rFonts w:ascii="Arial" w:hAnsi="Arial" w:cs="Arial"/>
          <w:sz w:val="24"/>
          <w:szCs w:val="24"/>
          <w:highlight w:val="yellow"/>
        </w:rPr>
        <w:t>Casey Jones, you never have to guess</w:t>
      </w:r>
    </w:p>
    <w:p w14:paraId="6037BA3E" w14:textId="0F363A84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>G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D</w:t>
      </w:r>
    </w:p>
    <w:p w14:paraId="2FCAFCC8" w14:textId="1B65A8AF" w:rsidR="00C52939" w:rsidRPr="009433F7" w:rsidRDefault="00C52939" w:rsidP="0037749A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9433F7">
        <w:rPr>
          <w:rFonts w:ascii="Arial" w:hAnsi="Arial" w:cs="Arial"/>
          <w:sz w:val="24"/>
          <w:szCs w:val="24"/>
          <w:highlight w:val="yellow"/>
        </w:rPr>
        <w:t xml:space="preserve">When you hear the </w:t>
      </w:r>
      <w:proofErr w:type="spellStart"/>
      <w:r w:rsidRPr="009433F7">
        <w:rPr>
          <w:rFonts w:ascii="Arial" w:hAnsi="Arial" w:cs="Arial"/>
          <w:sz w:val="24"/>
          <w:szCs w:val="24"/>
          <w:highlight w:val="yellow"/>
        </w:rPr>
        <w:t>tootin</w:t>
      </w:r>
      <w:proofErr w:type="spellEnd"/>
      <w:r w:rsidRPr="009433F7">
        <w:rPr>
          <w:rFonts w:ascii="Arial" w:hAnsi="Arial" w:cs="Arial"/>
          <w:sz w:val="24"/>
          <w:szCs w:val="24"/>
          <w:highlight w:val="yellow"/>
        </w:rPr>
        <w:t>’ of the whistle</w:t>
      </w:r>
    </w:p>
    <w:p w14:paraId="31FB3AAC" w14:textId="6605E25A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G      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 D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G</w:t>
      </w:r>
    </w:p>
    <w:p w14:paraId="2604FD4B" w14:textId="73E637AE" w:rsidR="00C52939" w:rsidRDefault="00C52939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433F7">
        <w:rPr>
          <w:rFonts w:ascii="Arial" w:hAnsi="Arial" w:cs="Arial"/>
          <w:sz w:val="24"/>
          <w:szCs w:val="24"/>
          <w:highlight w:val="yellow"/>
        </w:rPr>
        <w:t>It’s Casey at the throttle of the Cannonball Express</w:t>
      </w:r>
    </w:p>
    <w:p w14:paraId="61F2F54F" w14:textId="40B9D581" w:rsidR="00C52939" w:rsidRDefault="00C52939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4474900" w14:textId="77777777" w:rsidR="00BB44DD" w:rsidRPr="00EA5A02" w:rsidRDefault="00BB44DD" w:rsidP="00BB44D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34408EBB" w14:textId="12618C85" w:rsidR="00C52939" w:rsidRDefault="000D07AF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 long for now, we’ll be seeing you when</w:t>
      </w:r>
    </w:p>
    <w:p w14:paraId="6F20830F" w14:textId="46962A8D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     C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EA5A02">
        <w:rPr>
          <w:rFonts w:ascii="Arial" w:hAnsi="Arial" w:cs="Arial"/>
          <w:b/>
          <w:bCs/>
          <w:sz w:val="24"/>
          <w:szCs w:val="24"/>
        </w:rPr>
        <w:t>D7</w:t>
      </w:r>
    </w:p>
    <w:p w14:paraId="4358971E" w14:textId="717AAB46" w:rsidR="000D07AF" w:rsidRDefault="000D07AF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Casey comes a-</w:t>
      </w:r>
      <w:proofErr w:type="spellStart"/>
      <w:r>
        <w:rPr>
          <w:rFonts w:ascii="Arial" w:hAnsi="Arial" w:cs="Arial"/>
          <w:sz w:val="24"/>
          <w:szCs w:val="24"/>
        </w:rPr>
        <w:t>rollin</w:t>
      </w:r>
      <w:proofErr w:type="spellEnd"/>
      <w:r>
        <w:rPr>
          <w:rFonts w:ascii="Arial" w:hAnsi="Arial" w:cs="Arial"/>
          <w:sz w:val="24"/>
          <w:szCs w:val="24"/>
        </w:rPr>
        <w:t>’ by again</w:t>
      </w:r>
    </w:p>
    <w:p w14:paraId="3DC8419E" w14:textId="40F5C995" w:rsidR="00BB44DD" w:rsidRPr="00EA5A02" w:rsidRDefault="00423D4F" w:rsidP="00BB44D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BB44DD"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0A099D29" w14:textId="54AE6A18" w:rsidR="000D07AF" w:rsidRDefault="000D07AF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With a </w:t>
      </w:r>
      <w:proofErr w:type="spellStart"/>
      <w:r>
        <w:rPr>
          <w:rFonts w:ascii="Arial" w:hAnsi="Arial" w:cs="Arial"/>
          <w:sz w:val="24"/>
          <w:szCs w:val="24"/>
        </w:rPr>
        <w:t>steamin</w:t>
      </w:r>
      <w:proofErr w:type="spellEnd"/>
      <w:r>
        <w:rPr>
          <w:rFonts w:ascii="Arial" w:hAnsi="Arial" w:cs="Arial"/>
          <w:sz w:val="24"/>
          <w:szCs w:val="24"/>
        </w:rPr>
        <w:t xml:space="preserve">’ boiler and a </w:t>
      </w:r>
      <w:proofErr w:type="spellStart"/>
      <w:r>
        <w:rPr>
          <w:rFonts w:ascii="Arial" w:hAnsi="Arial" w:cs="Arial"/>
          <w:sz w:val="24"/>
          <w:szCs w:val="24"/>
        </w:rPr>
        <w:t>smokin</w:t>
      </w:r>
      <w:proofErr w:type="spellEnd"/>
      <w:r>
        <w:rPr>
          <w:rFonts w:ascii="Arial" w:hAnsi="Arial" w:cs="Arial"/>
          <w:sz w:val="24"/>
          <w:szCs w:val="24"/>
        </w:rPr>
        <w:t>’ stack</w:t>
      </w:r>
    </w:p>
    <w:p w14:paraId="15C351A9" w14:textId="0446C5BF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D7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42290D6F" w14:textId="2C3BE85E" w:rsidR="000D07AF" w:rsidRDefault="000D07AF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And the wheels </w:t>
      </w:r>
      <w:proofErr w:type="spellStart"/>
      <w:r>
        <w:rPr>
          <w:rFonts w:ascii="Arial" w:hAnsi="Arial" w:cs="Arial"/>
          <w:sz w:val="24"/>
          <w:szCs w:val="24"/>
        </w:rPr>
        <w:t>strikin</w:t>
      </w:r>
      <w:proofErr w:type="spellEnd"/>
      <w:r>
        <w:rPr>
          <w:rFonts w:ascii="Arial" w:hAnsi="Arial" w:cs="Arial"/>
          <w:sz w:val="24"/>
          <w:szCs w:val="24"/>
        </w:rPr>
        <w:t>’ thunder on the railroad track</w:t>
      </w:r>
    </w:p>
    <w:p w14:paraId="114E3152" w14:textId="7FC6E217" w:rsidR="000D07AF" w:rsidRDefault="000D07AF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21DEB8" w14:textId="77777777" w:rsidR="00BB44DD" w:rsidRPr="00EA5A02" w:rsidRDefault="00BB44DD" w:rsidP="00BB44D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0BDC7B41" w14:textId="36C1DD35" w:rsidR="000D07AF" w:rsidRDefault="000D07AF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There’ll be Casey Junior and the Red Rock, too</w:t>
      </w:r>
    </w:p>
    <w:p w14:paraId="4D50B682" w14:textId="4F4DFA17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sz w:val="24"/>
          <w:szCs w:val="24"/>
        </w:rPr>
        <w:t xml:space="preserve">  C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EA5A02">
        <w:rPr>
          <w:rFonts w:ascii="Arial" w:hAnsi="Arial" w:cs="Arial"/>
          <w:b/>
          <w:bCs/>
          <w:sz w:val="24"/>
          <w:szCs w:val="24"/>
        </w:rPr>
        <w:t>D7</w:t>
      </w:r>
    </w:p>
    <w:p w14:paraId="2855E4A0" w14:textId="6C46EF52" w:rsidR="00C52939" w:rsidRDefault="000D07AF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Wall</w:t>
      </w:r>
      <w:r w:rsidR="009433F7">
        <w:rPr>
          <w:rFonts w:ascii="Arial" w:hAnsi="Arial" w:cs="Arial"/>
          <w:sz w:val="24"/>
          <w:szCs w:val="24"/>
        </w:rPr>
        <w:t>ie</w:t>
      </w:r>
      <w:proofErr w:type="spellEnd"/>
      <w:r>
        <w:rPr>
          <w:rFonts w:ascii="Arial" w:hAnsi="Arial" w:cs="Arial"/>
          <w:sz w:val="24"/>
          <w:szCs w:val="24"/>
        </w:rPr>
        <w:t xml:space="preserve"> Cinders and the rest of the crew</w:t>
      </w:r>
    </w:p>
    <w:p w14:paraId="046A2352" w14:textId="77777777" w:rsidR="00BB44DD" w:rsidRPr="00EA5A02" w:rsidRDefault="00BB44DD" w:rsidP="00BB44D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0054F170" w14:textId="267F7FC6" w:rsidR="000D07AF" w:rsidRDefault="000D07AF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 thrilling adventure that’s a lot of fun</w:t>
      </w:r>
    </w:p>
    <w:p w14:paraId="01207526" w14:textId="72FCED17" w:rsidR="00423D4F" w:rsidRPr="00EA5A02" w:rsidRDefault="00423D4F" w:rsidP="00423D4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D7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045584F5" w14:textId="1EBA2214" w:rsidR="000D07AF" w:rsidRDefault="009433F7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Casey takes the throttle for another run</w:t>
      </w:r>
    </w:p>
    <w:p w14:paraId="65BA0EB0" w14:textId="2DD26356" w:rsidR="009433F7" w:rsidRDefault="009433F7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399535" w14:textId="0E06B2DA" w:rsidR="009433F7" w:rsidRDefault="009433F7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433F7">
        <w:rPr>
          <w:rFonts w:ascii="Arial" w:hAnsi="Arial" w:cs="Arial"/>
          <w:b/>
          <w:bCs/>
          <w:sz w:val="24"/>
          <w:szCs w:val="24"/>
          <w:highlight w:val="yellow"/>
        </w:rPr>
        <w:t>(Chorus)</w:t>
      </w:r>
    </w:p>
    <w:p w14:paraId="32080AEC" w14:textId="7997BC46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D1EC0A4" w14:textId="2FD12D1E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6BCB410" w14:textId="10548D53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6BE75E2" w14:textId="23BD1294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77E8970" w14:textId="3C6B6714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F5E387D" w14:textId="5CAA0586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1A2D819" w14:textId="5F48F891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D74C971" w14:textId="5460AF2B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C2CEA87" w14:textId="77777777" w:rsidR="00423D4F" w:rsidRDefault="00423D4F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EB1CEC8" w14:textId="0656C054" w:rsidR="009433F7" w:rsidRDefault="009433F7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661A737" w14:textId="77777777" w:rsidR="005972FA" w:rsidRDefault="00013A64" w:rsidP="00013A6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3A64">
        <w:rPr>
          <w:rFonts w:ascii="Arial" w:hAnsi="Arial" w:cs="Arial"/>
          <w:b/>
          <w:bCs/>
          <w:sz w:val="24"/>
          <w:szCs w:val="24"/>
        </w:rPr>
        <w:t xml:space="preserve">The Ballad of Casey Jones </w:t>
      </w:r>
      <w:r w:rsidR="005972FA" w:rsidRPr="002738CD">
        <w:rPr>
          <w:rFonts w:ascii="Arial" w:hAnsi="Arial" w:cs="Arial"/>
          <w:b/>
          <w:bCs/>
          <w:sz w:val="24"/>
          <w:szCs w:val="24"/>
        </w:rPr>
        <w:t xml:space="preserve">(Eddie Newton / </w:t>
      </w:r>
      <w:r w:rsidR="005972FA">
        <w:rPr>
          <w:rFonts w:ascii="Arial" w:hAnsi="Arial" w:cs="Arial"/>
          <w:b/>
          <w:bCs/>
          <w:sz w:val="24"/>
          <w:szCs w:val="24"/>
        </w:rPr>
        <w:t xml:space="preserve">Wallace Saunders / </w:t>
      </w:r>
      <w:r w:rsidR="005972FA" w:rsidRPr="002738CD">
        <w:rPr>
          <w:rFonts w:ascii="Arial" w:hAnsi="Arial" w:cs="Arial"/>
          <w:b/>
          <w:bCs/>
          <w:sz w:val="24"/>
          <w:szCs w:val="24"/>
        </w:rPr>
        <w:t>Seibert T Lawrence)</w:t>
      </w:r>
      <w:r w:rsidR="005972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0CE749F" w14:textId="2E4ACB2F" w:rsidR="00013A64" w:rsidRPr="00013A64" w:rsidRDefault="00013A64" w:rsidP="00013A6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3A64">
        <w:rPr>
          <w:rFonts w:ascii="Arial" w:hAnsi="Arial" w:cs="Arial"/>
          <w:b/>
          <w:bCs/>
          <w:sz w:val="24"/>
          <w:szCs w:val="24"/>
        </w:rPr>
        <w:t>(</w:t>
      </w:r>
      <w:r w:rsidR="00EA5A02">
        <w:rPr>
          <w:rFonts w:ascii="Arial" w:hAnsi="Arial" w:cs="Arial"/>
          <w:b/>
          <w:bCs/>
          <w:sz w:val="24"/>
          <w:szCs w:val="24"/>
        </w:rPr>
        <w:t>Johnny Cash version</w:t>
      </w:r>
      <w:r w:rsidRPr="00013A64">
        <w:rPr>
          <w:rFonts w:ascii="Arial" w:hAnsi="Arial" w:cs="Arial"/>
          <w:b/>
          <w:bCs/>
          <w:sz w:val="24"/>
          <w:szCs w:val="24"/>
        </w:rPr>
        <w:t>)</w:t>
      </w:r>
    </w:p>
    <w:p w14:paraId="4E1354DD" w14:textId="77777777" w:rsidR="00EA5A02" w:rsidRDefault="00EA5A02" w:rsidP="00013A6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A7FC1D8" w14:textId="77777777" w:rsidR="00BB44DD" w:rsidRDefault="00BB44DD" w:rsidP="00013A6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  <w:sectPr w:rsidR="00BB44DD" w:rsidSect="002738CD">
          <w:type w:val="continuous"/>
          <w:pgSz w:w="12240" w:h="15840"/>
          <w:pgMar w:top="720" w:right="720" w:bottom="720" w:left="720" w:header="720" w:footer="720" w:gutter="0"/>
          <w:cols w:space="180"/>
          <w:docGrid w:linePitch="360"/>
        </w:sectPr>
      </w:pPr>
    </w:p>
    <w:p w14:paraId="4EA31D58" w14:textId="77777777" w:rsidR="00EA5A02" w:rsidRPr="00EA5A02" w:rsidRDefault="00EA5A02" w:rsidP="00013A6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Hlk93654159"/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bookmarkEnd w:id="0"/>
    <w:p w14:paraId="4B05AFF8" w14:textId="0BD6E886" w:rsidR="00013A64" w:rsidRPr="00013A64" w:rsidRDefault="00013A64" w:rsidP="00013A6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3A64">
        <w:rPr>
          <w:rFonts w:ascii="Arial" w:hAnsi="Arial" w:cs="Arial"/>
          <w:sz w:val="24"/>
          <w:szCs w:val="24"/>
        </w:rPr>
        <w:t xml:space="preserve">Come, all </w:t>
      </w:r>
      <w:proofErr w:type="gramStart"/>
      <w:r w:rsidRPr="00013A64">
        <w:rPr>
          <w:rFonts w:ascii="Arial" w:hAnsi="Arial" w:cs="Arial"/>
          <w:sz w:val="24"/>
          <w:szCs w:val="24"/>
        </w:rPr>
        <w:t>you</w:t>
      </w:r>
      <w:proofErr w:type="gramEnd"/>
      <w:r w:rsidRPr="00013A64">
        <w:rPr>
          <w:rFonts w:ascii="Arial" w:hAnsi="Arial" w:cs="Arial"/>
          <w:sz w:val="24"/>
          <w:szCs w:val="24"/>
        </w:rPr>
        <w:t xml:space="preserve"> rounders, if you want to hear</w:t>
      </w:r>
    </w:p>
    <w:p w14:paraId="39EC3756" w14:textId="0C945B60" w:rsidR="00EA5A02" w:rsidRPr="00EA5A02" w:rsidRDefault="00BB44DD" w:rsidP="00013A6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="00EA5A02">
        <w:rPr>
          <w:rFonts w:ascii="Arial" w:hAnsi="Arial" w:cs="Arial"/>
          <w:b/>
          <w:bCs/>
          <w:sz w:val="24"/>
          <w:szCs w:val="24"/>
        </w:rPr>
        <w:t>C</w:t>
      </w:r>
      <w:r w:rsidR="00EA5A02" w:rsidRPr="00EA5A0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EA5A02" w:rsidRPr="00EA5A02">
        <w:rPr>
          <w:rFonts w:ascii="Arial" w:hAnsi="Arial" w:cs="Arial"/>
          <w:b/>
          <w:bCs/>
          <w:sz w:val="24"/>
          <w:szCs w:val="24"/>
        </w:rPr>
        <w:t>D7</w:t>
      </w:r>
    </w:p>
    <w:p w14:paraId="343CA7A5" w14:textId="53AD4992" w:rsidR="00013A64" w:rsidRPr="00013A64" w:rsidRDefault="00013A64" w:rsidP="00013A6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3A64">
        <w:rPr>
          <w:rFonts w:ascii="Arial" w:hAnsi="Arial" w:cs="Arial"/>
          <w:sz w:val="24"/>
          <w:szCs w:val="24"/>
        </w:rPr>
        <w:t xml:space="preserve">The story told of a brave </w:t>
      </w:r>
      <w:proofErr w:type="gramStart"/>
      <w:r w:rsidRPr="00013A64">
        <w:rPr>
          <w:rFonts w:ascii="Arial" w:hAnsi="Arial" w:cs="Arial"/>
          <w:sz w:val="24"/>
          <w:szCs w:val="24"/>
        </w:rPr>
        <w:t>engineer;</w:t>
      </w:r>
      <w:proofErr w:type="gramEnd"/>
    </w:p>
    <w:p w14:paraId="44298BE1" w14:textId="77777777" w:rsidR="00EA5A02" w:rsidRPr="00EA5A02" w:rsidRDefault="00EA5A02" w:rsidP="00013A6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15F823A9" w14:textId="43BCF567" w:rsidR="00013A64" w:rsidRPr="00013A64" w:rsidRDefault="00013A64" w:rsidP="00013A6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3A64">
        <w:rPr>
          <w:rFonts w:ascii="Arial" w:hAnsi="Arial" w:cs="Arial"/>
          <w:sz w:val="24"/>
          <w:szCs w:val="24"/>
        </w:rPr>
        <w:t>Casey Jones was the ro</w:t>
      </w:r>
      <w:r w:rsidR="00BB44DD">
        <w:rPr>
          <w:rFonts w:ascii="Arial" w:hAnsi="Arial" w:cs="Arial"/>
          <w:sz w:val="24"/>
          <w:szCs w:val="24"/>
        </w:rPr>
        <w:t>ll</w:t>
      </w:r>
      <w:r w:rsidRPr="00013A64">
        <w:rPr>
          <w:rFonts w:ascii="Arial" w:hAnsi="Arial" w:cs="Arial"/>
          <w:sz w:val="24"/>
          <w:szCs w:val="24"/>
        </w:rPr>
        <w:t>er’s name</w:t>
      </w:r>
    </w:p>
    <w:p w14:paraId="5FBF9C1B" w14:textId="6A5CBC51" w:rsidR="00EA5A02" w:rsidRPr="00EA5A02" w:rsidRDefault="00BB44DD" w:rsidP="00013A6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</w:t>
      </w:r>
      <w:r w:rsidR="00EA5A02" w:rsidRPr="00EA5A02">
        <w:rPr>
          <w:rFonts w:ascii="Arial" w:hAnsi="Arial" w:cs="Arial"/>
          <w:b/>
          <w:bCs/>
          <w:sz w:val="24"/>
          <w:szCs w:val="24"/>
        </w:rPr>
        <w:t xml:space="preserve">D7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EA5A02"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6B7CBF24" w14:textId="2CEAA13F" w:rsidR="00013A64" w:rsidRPr="00013A64" w:rsidRDefault="00BB44DD" w:rsidP="00013A6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44DD">
        <w:rPr>
          <w:rFonts w:ascii="Arial" w:hAnsi="Arial" w:cs="Arial"/>
          <w:sz w:val="24"/>
          <w:szCs w:val="24"/>
        </w:rPr>
        <w:t xml:space="preserve">On a 68 wheeler course he rode to </w:t>
      </w:r>
      <w:proofErr w:type="gramStart"/>
      <w:r w:rsidRPr="00BB44DD">
        <w:rPr>
          <w:rFonts w:ascii="Arial" w:hAnsi="Arial" w:cs="Arial"/>
          <w:sz w:val="24"/>
          <w:szCs w:val="24"/>
        </w:rPr>
        <w:t>fame.</w:t>
      </w:r>
      <w:r w:rsidR="00013A64" w:rsidRPr="00013A64">
        <w:rPr>
          <w:rFonts w:ascii="Arial" w:hAnsi="Arial" w:cs="Arial"/>
          <w:sz w:val="24"/>
          <w:szCs w:val="24"/>
        </w:rPr>
        <w:t>.</w:t>
      </w:r>
      <w:proofErr w:type="gramEnd"/>
    </w:p>
    <w:p w14:paraId="396FF414" w14:textId="77777777" w:rsidR="00013A64" w:rsidRDefault="00013A64" w:rsidP="00013A6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A34599C" w14:textId="77777777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>G</w:t>
      </w:r>
    </w:p>
    <w:p w14:paraId="155E5F09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Caller called Casey bout half past four,</w:t>
      </w:r>
    </w:p>
    <w:p w14:paraId="607099EF" w14:textId="6D3FBD3F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 C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D7</w:t>
      </w:r>
    </w:p>
    <w:p w14:paraId="5ACE5278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He kissed his wife at the station door.</w:t>
      </w:r>
    </w:p>
    <w:p w14:paraId="383EADF8" w14:textId="201E8FB1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G</w:t>
      </w:r>
    </w:p>
    <w:p w14:paraId="57A4DDE8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He climbed in the cabin with his orders in his hand,</w:t>
      </w:r>
    </w:p>
    <w:p w14:paraId="6AE1ECD0" w14:textId="25E6D207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      D7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G</w:t>
      </w:r>
    </w:p>
    <w:p w14:paraId="7846D81A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Said this is the trip to the Promised Land.</w:t>
      </w:r>
    </w:p>
    <w:p w14:paraId="50DD570E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 </w:t>
      </w:r>
    </w:p>
    <w:p w14:paraId="5661866E" w14:textId="4EA0F7D5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>Chorus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>:</w:t>
      </w:r>
    </w:p>
    <w:p w14:paraId="766F1BB3" w14:textId="4E6DB175" w:rsidR="00EA5A02" w:rsidRPr="00EA5A02" w:rsidRDefault="00BB44DD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>G</w:t>
      </w:r>
      <w:r w:rsidR="00EA5A02"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          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</w:t>
      </w:r>
      <w:r w:rsidR="00EA5A02"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D</w:t>
      </w:r>
    </w:p>
    <w:p w14:paraId="1F8697E4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EA5A02">
        <w:rPr>
          <w:rFonts w:ascii="Arial" w:hAnsi="Arial" w:cs="Arial"/>
          <w:sz w:val="24"/>
          <w:szCs w:val="24"/>
          <w:highlight w:val="yellow"/>
        </w:rPr>
        <w:t>Casey Jones, climbed in the cabin,</w:t>
      </w:r>
    </w:p>
    <w:p w14:paraId="097DD508" w14:textId="7E3FD667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G                       </w:t>
      </w:r>
      <w:r w:rsidR="00BB44DD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  D</w:t>
      </w:r>
    </w:p>
    <w:p w14:paraId="3B624728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EA5A02">
        <w:rPr>
          <w:rFonts w:ascii="Arial" w:hAnsi="Arial" w:cs="Arial"/>
          <w:sz w:val="24"/>
          <w:szCs w:val="24"/>
          <w:highlight w:val="yellow"/>
        </w:rPr>
        <w:t>Casey Jones, orders in his hand,</w:t>
      </w:r>
    </w:p>
    <w:p w14:paraId="4450ACA9" w14:textId="5F5A0A5B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G                 </w:t>
      </w:r>
      <w:r w:rsidR="00BB44DD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D</w:t>
      </w:r>
    </w:p>
    <w:p w14:paraId="65FCB525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EA5A02">
        <w:rPr>
          <w:rFonts w:ascii="Arial" w:hAnsi="Arial" w:cs="Arial"/>
          <w:sz w:val="24"/>
          <w:szCs w:val="24"/>
          <w:highlight w:val="yellow"/>
        </w:rPr>
        <w:t>Casey Jones, leaning out the window,</w:t>
      </w:r>
    </w:p>
    <w:p w14:paraId="2ABE3FE8" w14:textId="6CFE2754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G                  </w:t>
      </w:r>
      <w:r w:rsidR="00BB44DD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 D       </w:t>
      </w:r>
      <w:r w:rsidR="00BB44DD">
        <w:rPr>
          <w:rFonts w:ascii="Arial" w:hAnsi="Arial" w:cs="Arial"/>
          <w:b/>
          <w:bCs/>
          <w:sz w:val="24"/>
          <w:szCs w:val="24"/>
          <w:highlight w:val="yellow"/>
        </w:rPr>
        <w:t xml:space="preserve">     </w:t>
      </w: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 xml:space="preserve"> G</w:t>
      </w:r>
    </w:p>
    <w:p w14:paraId="5FA67D99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  <w:highlight w:val="yellow"/>
        </w:rPr>
        <w:t>Making a trip to the Promised Land.</w:t>
      </w:r>
    </w:p>
    <w:p w14:paraId="112D3A04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 </w:t>
      </w:r>
    </w:p>
    <w:p w14:paraId="0ED83FAE" w14:textId="77777777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>G</w:t>
      </w:r>
    </w:p>
    <w:p w14:paraId="190FA7AB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Through South Memphis Yards on a fly,</w:t>
      </w:r>
    </w:p>
    <w:p w14:paraId="089FFA1B" w14:textId="5AC677CE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   C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D7</w:t>
      </w:r>
    </w:p>
    <w:p w14:paraId="7C4A8D03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Rain been a falling and the water was high.</w:t>
      </w:r>
    </w:p>
    <w:p w14:paraId="53109690" w14:textId="77777777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>G</w:t>
      </w:r>
    </w:p>
    <w:p w14:paraId="3E6CF07F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Everybody knew by the engine's moan,</w:t>
      </w:r>
    </w:p>
    <w:p w14:paraId="74531E56" w14:textId="6E0C9EFA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   D7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G</w:t>
      </w:r>
    </w:p>
    <w:p w14:paraId="33BFC028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That the man at the throttle was Casey Jones.</w:t>
      </w:r>
    </w:p>
    <w:p w14:paraId="5E3B7C32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 </w:t>
      </w:r>
    </w:p>
    <w:p w14:paraId="6492CB93" w14:textId="77777777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>G</w:t>
      </w:r>
    </w:p>
    <w:p w14:paraId="6E98A137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Well Jones said fireman now don't you fret,</w:t>
      </w:r>
    </w:p>
    <w:p w14:paraId="706D9A83" w14:textId="7F18B503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C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 D7</w:t>
      </w:r>
    </w:p>
    <w:p w14:paraId="37CD8435" w14:textId="07EC7BB2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Sam Webb said "We </w:t>
      </w:r>
      <w:proofErr w:type="spellStart"/>
      <w:r w:rsidRPr="00EA5A02">
        <w:rPr>
          <w:rFonts w:ascii="Arial" w:hAnsi="Arial" w:cs="Arial"/>
          <w:sz w:val="24"/>
          <w:szCs w:val="24"/>
        </w:rPr>
        <w:t>ain't</w:t>
      </w:r>
      <w:proofErr w:type="spellEnd"/>
      <w:r w:rsidRPr="00EA5A02">
        <w:rPr>
          <w:rFonts w:ascii="Arial" w:hAnsi="Arial" w:cs="Arial"/>
          <w:sz w:val="24"/>
          <w:szCs w:val="24"/>
        </w:rPr>
        <w:t xml:space="preserve"> a</w:t>
      </w:r>
      <w:r w:rsidR="00BB44DD">
        <w:rPr>
          <w:rFonts w:ascii="Arial" w:hAnsi="Arial" w:cs="Arial"/>
          <w:sz w:val="24"/>
          <w:szCs w:val="24"/>
        </w:rPr>
        <w:t>-</w:t>
      </w:r>
      <w:r w:rsidRPr="00EA5A02">
        <w:rPr>
          <w:rFonts w:ascii="Arial" w:hAnsi="Arial" w:cs="Arial"/>
          <w:sz w:val="24"/>
          <w:szCs w:val="24"/>
        </w:rPr>
        <w:t>giving up yet,</w:t>
      </w:r>
    </w:p>
    <w:p w14:paraId="6255BF64" w14:textId="3B34A179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G</w:t>
      </w:r>
    </w:p>
    <w:p w14:paraId="0E9C4CE0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We're eight hours late with the southbound mail,</w:t>
      </w:r>
    </w:p>
    <w:p w14:paraId="1D3DF648" w14:textId="6ADC2F41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  D7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G</w:t>
      </w:r>
    </w:p>
    <w:p w14:paraId="6D1DF7E1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We'll be on time or we're leaving the rails."</w:t>
      </w:r>
    </w:p>
    <w:p w14:paraId="31BB56C5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 </w:t>
      </w:r>
    </w:p>
    <w:p w14:paraId="7AFC89EC" w14:textId="6C208F3A" w:rsid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>(Chorus)</w:t>
      </w:r>
    </w:p>
    <w:p w14:paraId="5B51D9A7" w14:textId="77777777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>G</w:t>
      </w:r>
    </w:p>
    <w:p w14:paraId="6E17C072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Dead on the rail was a passenger train,</w:t>
      </w:r>
    </w:p>
    <w:p w14:paraId="203EBB05" w14:textId="0CCEACE3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C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D7</w:t>
      </w:r>
    </w:p>
    <w:p w14:paraId="21996DFC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Blood was a boiling in Casey's brain.</w:t>
      </w:r>
    </w:p>
    <w:p w14:paraId="161D14BF" w14:textId="77777777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>G</w:t>
      </w:r>
    </w:p>
    <w:p w14:paraId="74B19FB3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Casey said "Hey now look out ahead,</w:t>
      </w:r>
    </w:p>
    <w:p w14:paraId="5D489EB2" w14:textId="46076D10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</w:t>
      </w:r>
      <w:r w:rsidRPr="00BB44DD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           </w:t>
      </w:r>
      <w:r w:rsidRPr="00BB44DD">
        <w:rPr>
          <w:rFonts w:ascii="Arial" w:hAnsi="Arial" w:cs="Arial"/>
          <w:b/>
          <w:bCs/>
          <w:sz w:val="24"/>
          <w:szCs w:val="24"/>
        </w:rPr>
        <w:t>D7     G</w:t>
      </w:r>
    </w:p>
    <w:p w14:paraId="45FCF87E" w14:textId="51F70D51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Jump</w:t>
      </w:r>
      <w:r w:rsidR="00BB44DD">
        <w:rPr>
          <w:rFonts w:ascii="Arial" w:hAnsi="Arial" w:cs="Arial"/>
          <w:sz w:val="24"/>
          <w:szCs w:val="24"/>
        </w:rPr>
        <w:t>,</w:t>
      </w:r>
      <w:r w:rsidRPr="00EA5A02">
        <w:rPr>
          <w:rFonts w:ascii="Arial" w:hAnsi="Arial" w:cs="Arial"/>
          <w:sz w:val="24"/>
          <w:szCs w:val="24"/>
        </w:rPr>
        <w:t xml:space="preserve"> Sam</w:t>
      </w:r>
      <w:r w:rsidR="00BB44DD">
        <w:rPr>
          <w:rFonts w:ascii="Arial" w:hAnsi="Arial" w:cs="Arial"/>
          <w:sz w:val="24"/>
          <w:szCs w:val="24"/>
        </w:rPr>
        <w:t>,</w:t>
      </w:r>
      <w:r w:rsidRPr="00EA5A02">
        <w:rPr>
          <w:rFonts w:ascii="Arial" w:hAnsi="Arial" w:cs="Arial"/>
          <w:sz w:val="24"/>
          <w:szCs w:val="24"/>
        </w:rPr>
        <w:t xml:space="preserve"> jump or we'll all be dead."</w:t>
      </w:r>
    </w:p>
    <w:p w14:paraId="14D5CDD9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 </w:t>
      </w:r>
    </w:p>
    <w:p w14:paraId="56E7C290" w14:textId="77777777" w:rsidR="00EA5A02" w:rsidRPr="00BB44DD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44DD">
        <w:rPr>
          <w:rFonts w:ascii="Arial" w:hAnsi="Arial" w:cs="Arial"/>
          <w:b/>
          <w:bCs/>
          <w:sz w:val="24"/>
          <w:szCs w:val="24"/>
        </w:rPr>
        <w:t>G</w:t>
      </w:r>
    </w:p>
    <w:p w14:paraId="141FE60E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With a hand on a whistle and a hand on a brake,</w:t>
      </w:r>
    </w:p>
    <w:p w14:paraId="26C97576" w14:textId="7C4F3FD2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           C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 D7</w:t>
      </w:r>
    </w:p>
    <w:p w14:paraId="19AC098F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North Mississippi was wide awake.</w:t>
      </w:r>
    </w:p>
    <w:p w14:paraId="77F776AE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6B90F934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I see railroad official said,</w:t>
      </w:r>
    </w:p>
    <w:p w14:paraId="33B533CE" w14:textId="58FDE4E8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 D7    G</w:t>
      </w:r>
    </w:p>
    <w:p w14:paraId="49913FAD" w14:textId="0EAE3FE1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"He's a good engineer to be a</w:t>
      </w:r>
      <w:r w:rsidR="00BB44DD">
        <w:rPr>
          <w:rFonts w:ascii="Arial" w:hAnsi="Arial" w:cs="Arial"/>
          <w:sz w:val="24"/>
          <w:szCs w:val="24"/>
        </w:rPr>
        <w:t>-</w:t>
      </w:r>
      <w:r w:rsidRPr="00EA5A02">
        <w:rPr>
          <w:rFonts w:ascii="Arial" w:hAnsi="Arial" w:cs="Arial"/>
          <w:sz w:val="24"/>
          <w:szCs w:val="24"/>
        </w:rPr>
        <w:t>lying dead."</w:t>
      </w:r>
    </w:p>
    <w:p w14:paraId="6444A185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 </w:t>
      </w:r>
    </w:p>
    <w:p w14:paraId="37F544B5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>(Chorus)</w:t>
      </w:r>
    </w:p>
    <w:p w14:paraId="5759A1FA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 </w:t>
      </w:r>
    </w:p>
    <w:p w14:paraId="582CF42A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4F9FD024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Headaches and heartaches and all kinds of pain,</w:t>
      </w:r>
    </w:p>
    <w:p w14:paraId="4100C999" w14:textId="7A14B506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   C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  D7</w:t>
      </w:r>
    </w:p>
    <w:p w14:paraId="5642C839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All the part of a railroad train.</w:t>
      </w:r>
    </w:p>
    <w:p w14:paraId="5B082426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625F9FCB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Sweat and toil the good and the grand,</w:t>
      </w:r>
    </w:p>
    <w:p w14:paraId="09820E5C" w14:textId="31FB2323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EA5A02">
        <w:rPr>
          <w:rFonts w:ascii="Arial" w:hAnsi="Arial" w:cs="Arial"/>
          <w:b/>
          <w:bCs/>
          <w:sz w:val="24"/>
          <w:szCs w:val="24"/>
        </w:rPr>
        <w:t xml:space="preserve">  D7       </w:t>
      </w:r>
      <w:r w:rsidR="00BB44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EA5A02">
        <w:rPr>
          <w:rFonts w:ascii="Arial" w:hAnsi="Arial" w:cs="Arial"/>
          <w:b/>
          <w:bCs/>
          <w:sz w:val="24"/>
          <w:szCs w:val="24"/>
        </w:rPr>
        <w:t>G</w:t>
      </w:r>
    </w:p>
    <w:p w14:paraId="5D6D8A34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>Are part of the life of a railroad man.</w:t>
      </w:r>
    </w:p>
    <w:p w14:paraId="4E5BE23A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A02">
        <w:rPr>
          <w:rFonts w:ascii="Arial" w:hAnsi="Arial" w:cs="Arial"/>
          <w:sz w:val="24"/>
          <w:szCs w:val="24"/>
        </w:rPr>
        <w:t xml:space="preserve"> </w:t>
      </w:r>
    </w:p>
    <w:p w14:paraId="5BC22FAB" w14:textId="77777777" w:rsidR="00EA5A02" w:rsidRPr="00EA5A02" w:rsidRDefault="00EA5A02" w:rsidP="00EA5A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A5A02">
        <w:rPr>
          <w:rFonts w:ascii="Arial" w:hAnsi="Arial" w:cs="Arial"/>
          <w:b/>
          <w:bCs/>
          <w:sz w:val="24"/>
          <w:szCs w:val="24"/>
          <w:highlight w:val="yellow"/>
        </w:rPr>
        <w:t>(Chorus)</w:t>
      </w:r>
    </w:p>
    <w:p w14:paraId="26F82ECB" w14:textId="77777777" w:rsidR="00EA5A02" w:rsidRDefault="00EA5A02" w:rsidP="00EA5A0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EA5A02" w:rsidSect="00BB44DD">
      <w:type w:val="continuous"/>
      <w:pgSz w:w="12240" w:h="15840"/>
      <w:pgMar w:top="720" w:right="720" w:bottom="720" w:left="720" w:header="720" w:footer="720" w:gutter="0"/>
      <w:cols w:num="2"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56D6"/>
    <w:rsid w:val="00013A64"/>
    <w:rsid w:val="000D07AF"/>
    <w:rsid w:val="0012104C"/>
    <w:rsid w:val="002256AF"/>
    <w:rsid w:val="002738CD"/>
    <w:rsid w:val="0028285C"/>
    <w:rsid w:val="00336042"/>
    <w:rsid w:val="0037749A"/>
    <w:rsid w:val="00423D4F"/>
    <w:rsid w:val="004E534B"/>
    <w:rsid w:val="005972FA"/>
    <w:rsid w:val="009256D6"/>
    <w:rsid w:val="009433F7"/>
    <w:rsid w:val="009F177A"/>
    <w:rsid w:val="00AD216A"/>
    <w:rsid w:val="00BB44DD"/>
    <w:rsid w:val="00BD1A1E"/>
    <w:rsid w:val="00BD79F7"/>
    <w:rsid w:val="00C52939"/>
    <w:rsid w:val="00E045FE"/>
    <w:rsid w:val="00E2754F"/>
    <w:rsid w:val="00E84107"/>
    <w:rsid w:val="00EA5A02"/>
    <w:rsid w:val="00F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EEE0"/>
  <w15:docId w15:val="{AF77680D-0C7E-4A37-9948-70F8CA71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4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01song</Template>
  <TotalTime>2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Pen&amp;Sword</dc:creator>
  <cp:lastModifiedBy>Keith Fukumitsu</cp:lastModifiedBy>
  <cp:revision>2</cp:revision>
  <dcterms:created xsi:type="dcterms:W3CDTF">2022-01-21T15:55:00Z</dcterms:created>
  <dcterms:modified xsi:type="dcterms:W3CDTF">2022-01-21T15:55:00Z</dcterms:modified>
</cp:coreProperties>
</file>